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C00290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396A39" w:rsidRPr="00396A39">
        <w:rPr>
          <w:b/>
          <w:sz w:val="24"/>
          <w:szCs w:val="21"/>
          <w:shd w:val="clear" w:color="auto" w:fill="FFFFFF"/>
        </w:rPr>
        <w:t xml:space="preserve">с. Габишево, ул. </w:t>
      </w:r>
      <w:proofErr w:type="gramStart"/>
      <w:r w:rsidR="00396A39" w:rsidRPr="00396A39">
        <w:rPr>
          <w:b/>
          <w:sz w:val="24"/>
          <w:szCs w:val="21"/>
          <w:shd w:val="clear" w:color="auto" w:fill="FFFFFF"/>
        </w:rPr>
        <w:t>Советская</w:t>
      </w:r>
      <w:proofErr w:type="gramEnd"/>
      <w:r w:rsidR="00396A39" w:rsidRPr="00396A39">
        <w:rPr>
          <w:b/>
          <w:sz w:val="24"/>
          <w:szCs w:val="21"/>
          <w:shd w:val="clear" w:color="auto" w:fill="FFFFFF"/>
        </w:rPr>
        <w:t>, д. 8</w:t>
      </w:r>
    </w:p>
    <w:p w:rsidR="00C00290" w:rsidRDefault="00C00290" w:rsidP="00C00290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B6791" w:rsidRPr="004B679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proofErr w:type="spellStart"/>
      <w:r w:rsidR="00396A39">
        <w:rPr>
          <w:color w:val="000000"/>
          <w:kern w:val="3"/>
          <w:sz w:val="24"/>
          <w:szCs w:val="24"/>
          <w:lang w:eastAsia="zh-CN" w:bidi="hi-IN"/>
        </w:rPr>
        <w:t>подьездов</w:t>
      </w:r>
      <w:proofErr w:type="spellEnd"/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396A39" w:rsidRPr="00396A39">
        <w:rPr>
          <w:b/>
          <w:sz w:val="24"/>
        </w:rPr>
        <w:t>740 000,00</w:t>
      </w:r>
      <w:r w:rsidR="00396A39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96A39" w:rsidRPr="00396A39">
        <w:rPr>
          <w:b/>
          <w:bCs/>
          <w:color w:val="000000"/>
          <w:kern w:val="3"/>
          <w:sz w:val="24"/>
          <w:szCs w:val="24"/>
          <w:lang w:eastAsia="zh-CN" w:bidi="hi-IN"/>
        </w:rPr>
        <w:t>134 564,31</w:t>
      </w:r>
      <w:r w:rsidR="00396A3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>26 400,00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A3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96A39" w:rsidRPr="00396A39"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396A3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>800 000,00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>,</w:t>
      </w:r>
      <w:r w:rsidR="00396A39" w:rsidRPr="00396A39"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396A3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>500 000,00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96A39">
        <w:rPr>
          <w:b/>
          <w:color w:val="000000"/>
          <w:kern w:val="3"/>
          <w:sz w:val="24"/>
          <w:szCs w:val="24"/>
          <w:lang w:eastAsia="zh-CN" w:bidi="hi-IN"/>
        </w:rPr>
        <w:t>,</w:t>
      </w:r>
      <w:r w:rsidR="00396A39" w:rsidRPr="00396A39">
        <w:t xml:space="preserve"> 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96A39" w:rsidRPr="00396A39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96A39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96A39" w:rsidRPr="00396A39">
        <w:rPr>
          <w:b/>
          <w:color w:val="000000"/>
          <w:kern w:val="3"/>
          <w:sz w:val="24"/>
          <w:szCs w:val="24"/>
          <w:lang w:eastAsia="zh-CN" w:bidi="hi-IN"/>
        </w:rPr>
        <w:t>600 000,00</w:t>
      </w:r>
      <w:r w:rsidR="00396A39" w:rsidRPr="00396A39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96A39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96A39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6791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4C60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0290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E527-3F31-4CF4-B40D-94AA2130B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28</TotalTime>
  <Pages>1</Pages>
  <Words>328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2733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2024-06-18T11:16:00Z</dcterms:created>
  <dcterms:modified xsi:type="dcterms:W3CDTF">2024-07-01T10:57:00Z</dcterms:modified>
</cp:coreProperties>
</file>